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46" w:rsidRPr="00842EAD" w:rsidRDefault="00504046" w:rsidP="00E27BB1">
      <w:pPr>
        <w:suppressAutoHyphens w:val="0"/>
        <w:autoSpaceDE w:val="0"/>
        <w:jc w:val="right"/>
      </w:pPr>
    </w:p>
    <w:p w:rsidR="00504046" w:rsidRPr="001B50B2" w:rsidRDefault="00504046" w:rsidP="00E27BB1">
      <w:pPr>
        <w:suppressAutoHyphens w:val="0"/>
        <w:autoSpaceDE w:val="0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                    </w:t>
      </w:r>
      <w:r w:rsidRPr="001B50B2">
        <w:rPr>
          <w:color w:val="000000"/>
          <w:spacing w:val="-1"/>
          <w:sz w:val="28"/>
          <w:szCs w:val="28"/>
        </w:rPr>
        <w:t xml:space="preserve">ПРИЛОЖЕНИЕ </w:t>
      </w:r>
      <w:r>
        <w:rPr>
          <w:color w:val="000000"/>
          <w:spacing w:val="-1"/>
          <w:sz w:val="28"/>
          <w:szCs w:val="28"/>
        </w:rPr>
        <w:t>№ 2</w:t>
      </w:r>
    </w:p>
    <w:p w:rsidR="00504046" w:rsidRPr="001B50B2" w:rsidRDefault="00504046" w:rsidP="00E27BB1">
      <w:pPr>
        <w:suppressAutoHyphens w:val="0"/>
        <w:autoSpaceDE w:val="0"/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                                            </w:t>
      </w:r>
      <w:r w:rsidRPr="001B50B2">
        <w:rPr>
          <w:color w:val="000000"/>
          <w:spacing w:val="-1"/>
          <w:sz w:val="28"/>
          <w:szCs w:val="28"/>
        </w:rPr>
        <w:t>к  квалификационным требованиям</w:t>
      </w:r>
      <w:r w:rsidRPr="001B50B2">
        <w:rPr>
          <w:sz w:val="28"/>
          <w:szCs w:val="28"/>
        </w:rPr>
        <w:t xml:space="preserve"> </w:t>
      </w:r>
    </w:p>
    <w:p w:rsidR="00504046" w:rsidRDefault="00504046" w:rsidP="00E27BB1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к </w:t>
      </w:r>
      <w:r w:rsidRPr="00AF7627">
        <w:rPr>
          <w:sz w:val="28"/>
          <w:szCs w:val="28"/>
        </w:rPr>
        <w:t xml:space="preserve">профессиональным знаниям </w:t>
      </w:r>
      <w:r>
        <w:rPr>
          <w:sz w:val="28"/>
          <w:szCs w:val="28"/>
        </w:rPr>
        <w:t>и</w:t>
      </w:r>
    </w:p>
    <w:p w:rsidR="00504046" w:rsidRDefault="00504046" w:rsidP="00E27BB1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AF7627">
        <w:rPr>
          <w:sz w:val="28"/>
          <w:szCs w:val="28"/>
        </w:rPr>
        <w:t xml:space="preserve">навыкам, </w:t>
      </w:r>
      <w:r>
        <w:rPr>
          <w:sz w:val="28"/>
          <w:szCs w:val="28"/>
        </w:rPr>
        <w:t xml:space="preserve">необходимым </w:t>
      </w:r>
      <w:r w:rsidRPr="00AF7627">
        <w:rPr>
          <w:sz w:val="28"/>
          <w:szCs w:val="28"/>
        </w:rPr>
        <w:t xml:space="preserve">для </w:t>
      </w: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замещения</w:t>
      </w:r>
      <w:r w:rsidRPr="00AF7627">
        <w:rPr>
          <w:sz w:val="28"/>
          <w:szCs w:val="28"/>
        </w:rPr>
        <w:t xml:space="preserve"> д</w:t>
      </w:r>
      <w:r>
        <w:rPr>
          <w:sz w:val="28"/>
          <w:szCs w:val="28"/>
        </w:rPr>
        <w:t>олжностей</w:t>
      </w:r>
      <w:r w:rsidRPr="00AF7627">
        <w:rPr>
          <w:sz w:val="28"/>
          <w:szCs w:val="28"/>
        </w:rPr>
        <w:t xml:space="preserve"> муниципальной </w:t>
      </w:r>
    </w:p>
    <w:p w:rsidR="00504046" w:rsidRDefault="00504046" w:rsidP="001B50B2">
      <w:pPr>
        <w:tabs>
          <w:tab w:val="left" w:pos="4678"/>
        </w:tabs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AF7627">
        <w:rPr>
          <w:sz w:val="28"/>
          <w:szCs w:val="28"/>
        </w:rPr>
        <w:t xml:space="preserve">службы в администрации </w:t>
      </w: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Вышестеблиевского сельского  </w:t>
      </w: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поселения Темрюкского района</w:t>
      </w: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</w:p>
    <w:p w:rsidR="00504046" w:rsidRDefault="00504046" w:rsidP="001B50B2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должностей</w:t>
      </w:r>
    </w:p>
    <w:p w:rsidR="00504046" w:rsidRDefault="00504046" w:rsidP="003D2E3B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службы Вышестеблиевского сельского поселения </w:t>
      </w:r>
    </w:p>
    <w:p w:rsidR="00504046" w:rsidRDefault="00504046" w:rsidP="003D2E3B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504046" w:rsidRDefault="00504046" w:rsidP="003D2E3B">
      <w:pPr>
        <w:suppressAutoHyphens w:val="0"/>
        <w:autoSpaceDE w:val="0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8"/>
      </w:tblGrid>
      <w:tr w:rsidR="00504046" w:rsidRPr="00AD0E03"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jc w:val="center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Наименование группы должностей</w:t>
            </w:r>
          </w:p>
        </w:tc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jc w:val="center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должность</w:t>
            </w:r>
          </w:p>
        </w:tc>
      </w:tr>
      <w:tr w:rsidR="00504046" w:rsidRPr="00AD0E03"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 xml:space="preserve">Главная группа </w:t>
            </w:r>
          </w:p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должностей муниципальной службы</w:t>
            </w:r>
          </w:p>
        </w:tc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Глава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504046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сельского </w:t>
            </w:r>
          </w:p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</w:tr>
      <w:tr w:rsidR="00504046" w:rsidRPr="00AD0E03"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Ведущая группа</w:t>
            </w:r>
          </w:p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должностей муниципальной службы</w:t>
            </w:r>
          </w:p>
        </w:tc>
        <w:tc>
          <w:tcPr>
            <w:tcW w:w="4898" w:type="dxa"/>
          </w:tcPr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Начальник общего отдела</w:t>
            </w:r>
          </w:p>
          <w:p w:rsidR="00504046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 w:rsidRPr="00AD0E03">
              <w:rPr>
                <w:sz w:val="28"/>
                <w:szCs w:val="28"/>
              </w:rPr>
              <w:t>Начальник финансового отдела</w:t>
            </w:r>
          </w:p>
          <w:p w:rsidR="00504046" w:rsidRPr="00AD0E03" w:rsidRDefault="00504046" w:rsidP="00AD0E03">
            <w:pPr>
              <w:suppressAutoHyphens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имущественных и земельных отношений</w:t>
            </w:r>
          </w:p>
        </w:tc>
      </w:tr>
    </w:tbl>
    <w:p w:rsidR="00504046" w:rsidRDefault="00504046" w:rsidP="003D2E3B">
      <w:pPr>
        <w:suppressAutoHyphens w:val="0"/>
        <w:autoSpaceDE w:val="0"/>
        <w:rPr>
          <w:sz w:val="28"/>
          <w:szCs w:val="28"/>
        </w:rPr>
      </w:pPr>
    </w:p>
    <w:p w:rsidR="00504046" w:rsidRDefault="00504046" w:rsidP="003D2E3B">
      <w:pPr>
        <w:suppressAutoHyphens w:val="0"/>
        <w:autoSpaceDE w:val="0"/>
        <w:rPr>
          <w:sz w:val="28"/>
          <w:szCs w:val="28"/>
        </w:rPr>
      </w:pPr>
    </w:p>
    <w:p w:rsidR="00504046" w:rsidRDefault="00504046" w:rsidP="003D2E3B">
      <w:pPr>
        <w:suppressAutoHyphens w:val="0"/>
        <w:autoSpaceDE w:val="0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</w:p>
    <w:p w:rsidR="00504046" w:rsidRDefault="00504046" w:rsidP="003D2E3B">
      <w:pPr>
        <w:suppressAutoHyphens w:val="0"/>
        <w:autoSpaceDE w:val="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504046" w:rsidRPr="001B50B2" w:rsidRDefault="00504046" w:rsidP="003D2E3B">
      <w:pPr>
        <w:suppressAutoHyphens w:val="0"/>
        <w:autoSpaceDE w:val="0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sectPr w:rsidR="00504046" w:rsidRPr="001B50B2" w:rsidSect="001D0555">
      <w:headerReference w:type="default" r:id="rId6"/>
      <w:pgSz w:w="11905" w:h="16837" w:code="9"/>
      <w:pgMar w:top="1134" w:right="624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046" w:rsidRDefault="00504046">
      <w:r>
        <w:separator/>
      </w:r>
    </w:p>
  </w:endnote>
  <w:endnote w:type="continuationSeparator" w:id="1">
    <w:p w:rsidR="00504046" w:rsidRDefault="00504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046" w:rsidRDefault="00504046">
      <w:r>
        <w:separator/>
      </w:r>
    </w:p>
  </w:footnote>
  <w:footnote w:type="continuationSeparator" w:id="1">
    <w:p w:rsidR="00504046" w:rsidRDefault="00504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046" w:rsidRDefault="00504046" w:rsidP="00E27BB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04046" w:rsidRDefault="005040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46B"/>
    <w:rsid w:val="00023D5A"/>
    <w:rsid w:val="000412CD"/>
    <w:rsid w:val="00071BE9"/>
    <w:rsid w:val="00097F28"/>
    <w:rsid w:val="000F7124"/>
    <w:rsid w:val="0012488D"/>
    <w:rsid w:val="0014718E"/>
    <w:rsid w:val="001A646B"/>
    <w:rsid w:val="001B35E3"/>
    <w:rsid w:val="001B50B2"/>
    <w:rsid w:val="001C7A32"/>
    <w:rsid w:val="001D0555"/>
    <w:rsid w:val="001D653E"/>
    <w:rsid w:val="001F6670"/>
    <w:rsid w:val="00215AD2"/>
    <w:rsid w:val="00370C92"/>
    <w:rsid w:val="00382B86"/>
    <w:rsid w:val="003837A3"/>
    <w:rsid w:val="003B668C"/>
    <w:rsid w:val="003B7B5B"/>
    <w:rsid w:val="003D133A"/>
    <w:rsid w:val="003D2E3B"/>
    <w:rsid w:val="003D3EEF"/>
    <w:rsid w:val="00406978"/>
    <w:rsid w:val="0043106E"/>
    <w:rsid w:val="00473894"/>
    <w:rsid w:val="0049318A"/>
    <w:rsid w:val="004C0E1C"/>
    <w:rsid w:val="004D61A5"/>
    <w:rsid w:val="004F78C7"/>
    <w:rsid w:val="0050086C"/>
    <w:rsid w:val="00504046"/>
    <w:rsid w:val="00527D9C"/>
    <w:rsid w:val="00545991"/>
    <w:rsid w:val="00553FB2"/>
    <w:rsid w:val="005902A6"/>
    <w:rsid w:val="00592BCA"/>
    <w:rsid w:val="005A2B0C"/>
    <w:rsid w:val="005E08CC"/>
    <w:rsid w:val="005E297A"/>
    <w:rsid w:val="005F3B6F"/>
    <w:rsid w:val="006452D5"/>
    <w:rsid w:val="00651207"/>
    <w:rsid w:val="00673EDC"/>
    <w:rsid w:val="00697610"/>
    <w:rsid w:val="006A172F"/>
    <w:rsid w:val="006C0460"/>
    <w:rsid w:val="006D0300"/>
    <w:rsid w:val="006F36A4"/>
    <w:rsid w:val="00702702"/>
    <w:rsid w:val="00707C0E"/>
    <w:rsid w:val="00725921"/>
    <w:rsid w:val="00736E8D"/>
    <w:rsid w:val="007B0CD7"/>
    <w:rsid w:val="007D7308"/>
    <w:rsid w:val="007E78E1"/>
    <w:rsid w:val="00821727"/>
    <w:rsid w:val="008335EB"/>
    <w:rsid w:val="00842EAD"/>
    <w:rsid w:val="008970DE"/>
    <w:rsid w:val="008B5E6E"/>
    <w:rsid w:val="008E45D9"/>
    <w:rsid w:val="008E59F7"/>
    <w:rsid w:val="009308A9"/>
    <w:rsid w:val="009C39F6"/>
    <w:rsid w:val="009C7C4D"/>
    <w:rsid w:val="009D2641"/>
    <w:rsid w:val="009D47E5"/>
    <w:rsid w:val="00A718B6"/>
    <w:rsid w:val="00A8061D"/>
    <w:rsid w:val="00AB0A31"/>
    <w:rsid w:val="00AD0E03"/>
    <w:rsid w:val="00AF7627"/>
    <w:rsid w:val="00B40C7E"/>
    <w:rsid w:val="00B96734"/>
    <w:rsid w:val="00BE4DA6"/>
    <w:rsid w:val="00BF63C7"/>
    <w:rsid w:val="00C15420"/>
    <w:rsid w:val="00C70E8B"/>
    <w:rsid w:val="00C736CC"/>
    <w:rsid w:val="00C75863"/>
    <w:rsid w:val="00CD28FD"/>
    <w:rsid w:val="00D20B92"/>
    <w:rsid w:val="00D41078"/>
    <w:rsid w:val="00DF2688"/>
    <w:rsid w:val="00E12EC5"/>
    <w:rsid w:val="00E27BB1"/>
    <w:rsid w:val="00E67E32"/>
    <w:rsid w:val="00E740AB"/>
    <w:rsid w:val="00E85DBD"/>
    <w:rsid w:val="00F31FDD"/>
    <w:rsid w:val="00F86170"/>
    <w:rsid w:val="00F97143"/>
    <w:rsid w:val="00FB33EF"/>
    <w:rsid w:val="00FB699B"/>
    <w:rsid w:val="00FD439E"/>
    <w:rsid w:val="00FD6EBD"/>
    <w:rsid w:val="00FD7E32"/>
    <w:rsid w:val="00FE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B1"/>
    <w:pPr>
      <w:widowControl w:val="0"/>
      <w:suppressAutoHyphens/>
    </w:pPr>
    <w:rPr>
      <w:kern w:val="1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27BB1"/>
  </w:style>
  <w:style w:type="paragraph" w:styleId="Header">
    <w:name w:val="header"/>
    <w:basedOn w:val="Normal"/>
    <w:link w:val="HeaderChar"/>
    <w:uiPriority w:val="99"/>
    <w:rsid w:val="00E27B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1"/>
      <w:sz w:val="24"/>
      <w:szCs w:val="24"/>
    </w:rPr>
  </w:style>
  <w:style w:type="table" w:styleId="TableGrid">
    <w:name w:val="Table Grid"/>
    <w:basedOn w:val="TableNormal"/>
    <w:uiPriority w:val="99"/>
    <w:rsid w:val="00E27B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F66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kern w:val="1"/>
      <w:sz w:val="2"/>
      <w:szCs w:val="2"/>
    </w:rPr>
  </w:style>
  <w:style w:type="paragraph" w:customStyle="1" w:styleId="ConsPlusTitle">
    <w:name w:val="ConsPlusTitle"/>
    <w:uiPriority w:val="99"/>
    <w:rsid w:val="00CD28F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1">
    <w:name w:val="Без интервала1"/>
    <w:uiPriority w:val="99"/>
    <w:rsid w:val="00CD28FD"/>
    <w:pPr>
      <w:widowControl w:val="0"/>
      <w:suppressAutoHyphens/>
    </w:pPr>
    <w:rPr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175</Words>
  <Characters>998</Characters>
  <Application>Microsoft Office Outlook</Application>
  <DocSecurity>0</DocSecurity>
  <Lines>0</Lines>
  <Paragraphs>0</Paragraphs>
  <ScaleCrop>false</ScaleCrop>
  <Company>mo temruk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 kadrov</dc:creator>
  <cp:keywords/>
  <dc:description/>
  <cp:lastModifiedBy>секретарь</cp:lastModifiedBy>
  <cp:revision>15</cp:revision>
  <cp:lastPrinted>2012-09-05T11:40:00Z</cp:lastPrinted>
  <dcterms:created xsi:type="dcterms:W3CDTF">2012-05-22T06:17:00Z</dcterms:created>
  <dcterms:modified xsi:type="dcterms:W3CDTF">2015-08-18T07:35:00Z</dcterms:modified>
</cp:coreProperties>
</file>